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B2962" w14:textId="37982C8D" w:rsidR="0099017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A05EC">
        <w:rPr>
          <w:rFonts w:cs="Arial"/>
          <w:b/>
          <w:sz w:val="24"/>
          <w:szCs w:val="24"/>
        </w:rPr>
        <w:t>99</w:t>
      </w:r>
      <w:r>
        <w:rPr>
          <w:b/>
          <w:i/>
          <w:sz w:val="28"/>
        </w:rPr>
        <w:tab/>
        <w:t>R5-2</w:t>
      </w:r>
      <w:r w:rsidR="00CD7DD2">
        <w:rPr>
          <w:b/>
          <w:i/>
          <w:sz w:val="28"/>
        </w:rPr>
        <w:t>32107</w:t>
      </w:r>
    </w:p>
    <w:p w14:paraId="445F8FB5" w14:textId="6A7BABC6" w:rsidR="0099017D" w:rsidRDefault="008A05E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 xml:space="preserve">Incheon, </w:t>
      </w:r>
      <w:r w:rsidR="0091590F">
        <w:rPr>
          <w:rFonts w:ascii="Arial" w:hAnsi="Arial" w:cs="Arial"/>
          <w:b/>
          <w:bCs/>
          <w:sz w:val="24"/>
          <w:lang w:val="it-IT"/>
        </w:rPr>
        <w:t xml:space="preserve">South </w:t>
      </w:r>
      <w:r>
        <w:rPr>
          <w:rFonts w:ascii="Arial" w:hAnsi="Arial" w:cs="Arial"/>
          <w:b/>
          <w:bCs/>
          <w:sz w:val="24"/>
          <w:lang w:val="it-IT"/>
        </w:rPr>
        <w:t xml:space="preserve">Korea, </w:t>
      </w:r>
      <w:r w:rsidRPr="008A05EC">
        <w:rPr>
          <w:rFonts w:ascii="Arial" w:hAnsi="Arial" w:cs="Arial"/>
          <w:b/>
          <w:bCs/>
          <w:sz w:val="24"/>
          <w:lang w:val="it-IT"/>
        </w:rPr>
        <w:t>2</w:t>
      </w:r>
      <w:r>
        <w:rPr>
          <w:rFonts w:ascii="Arial" w:hAnsi="Arial" w:cs="Arial"/>
          <w:b/>
          <w:bCs/>
          <w:sz w:val="24"/>
          <w:lang w:val="it-IT"/>
        </w:rPr>
        <w:t>2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26</w:t>
      </w:r>
      <w:r w:rsidRPr="008A05EC">
        <w:rPr>
          <w:rFonts w:ascii="Arial" w:hAnsi="Arial" w:cs="Arial"/>
          <w:b/>
          <w:bCs/>
          <w:sz w:val="24"/>
          <w:lang w:val="it-IT"/>
        </w:rPr>
        <w:t> Ma</w:t>
      </w:r>
      <w:r>
        <w:rPr>
          <w:rFonts w:ascii="Arial" w:hAnsi="Arial" w:cs="Arial"/>
          <w:b/>
          <w:bCs/>
          <w:sz w:val="24"/>
          <w:lang w:val="it-IT"/>
        </w:rPr>
        <w:t>y,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9017D" w14:paraId="56BA580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8FD4E" w14:textId="77777777" w:rsidR="0099017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99017D" w14:paraId="754277C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C5D6" w14:textId="77777777" w:rsidR="009901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9017D" w14:paraId="698EC54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1FA3A15" w14:textId="77777777" w:rsidR="0099017D" w:rsidRDefault="009901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92E602" w14:textId="77777777" w:rsidR="0099017D" w:rsidRDefault="009901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17D" w14:paraId="6204E7A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2F383" w14:textId="77777777" w:rsidR="009901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49D57" w14:textId="5F84BAAC" w:rsidR="0099017D" w:rsidRDefault="00CD7DD2">
            <w:pPr>
              <w:pStyle w:val="CRCoverPage"/>
              <w:spacing w:after="0"/>
              <w:ind w:left="100"/>
            </w:pPr>
            <w:r w:rsidRPr="00CD7DD2">
              <w:t>PRD21 CDS: NR CA PC3 FR1 CA_n28A-n78A</w:t>
            </w:r>
          </w:p>
        </w:tc>
      </w:tr>
      <w:tr w:rsidR="0099017D" w14:paraId="7FE0DCE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137AB5C" w14:textId="77777777" w:rsidR="0099017D" w:rsidRDefault="009901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FB5E360" w14:textId="77777777" w:rsidR="0099017D" w:rsidRDefault="009901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017D" w14:paraId="2DC4848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83E18" w14:textId="77777777" w:rsidR="009901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5C3225E" w14:textId="09D7BA2B" w:rsidR="0099017D" w:rsidRDefault="005F7FFE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0A4F89" w14:textId="77777777" w:rsidR="0099017D" w:rsidRDefault="009901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99F704" w14:textId="77777777" w:rsidR="0099017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096D" w14:textId="56CA2B41" w:rsidR="0099017D" w:rsidRDefault="005F7FFE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</w:t>
            </w:r>
            <w:r w:rsidR="002E1231">
              <w:rPr>
                <w:noProof/>
              </w:rPr>
              <w:t>5</w:t>
            </w:r>
          </w:p>
        </w:tc>
      </w:tr>
    </w:tbl>
    <w:p w14:paraId="671DC28D" w14:textId="77777777" w:rsidR="0099017D" w:rsidRDefault="0099017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99017D" w14:paraId="006C54C5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BD974D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625D62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54E8B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3C31172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13248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72D543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2F1D03C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56FCAC8F" w14:textId="77777777" w:rsidR="009901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674BD1F" w14:textId="77777777" w:rsidR="0099017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82508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D01646B" w14:textId="77777777" w:rsidR="009901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7645C5" w14:textId="0DEFE36D" w:rsidR="0099017D" w:rsidRDefault="005F7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F7BCC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7D3B870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2775EA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E34C75" w14:textId="77777777" w:rsidR="0099017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8CBB2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B1F10" w14:textId="77777777" w:rsidR="0099017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399E0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32A52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1D1750E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B8A98E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A4D9078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C0404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E22DEAD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68CA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51F457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58B8F40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287503D" w14:textId="77777777" w:rsidR="009901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1E05FB" w14:textId="77777777" w:rsidR="0099017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85582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54893" w14:textId="77777777" w:rsidR="0099017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DFBE8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5B837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29913B25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7615B8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C0CA3" w14:textId="77777777" w:rsidR="0099017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D860E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CB3CE" w14:textId="77777777" w:rsidR="0099017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AD52D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11C8D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3564194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96BFE6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CC302" w14:textId="77777777" w:rsidR="0099017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E1DF25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A69DA" w14:textId="77777777" w:rsidR="0099017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BC11C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C451C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75B29CAA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C2A143A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56DCB2" w14:textId="77777777" w:rsidR="0099017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D7A86" w14:textId="4EFD19BA" w:rsidR="0099017D" w:rsidRDefault="005F7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222B3" w14:textId="77777777" w:rsidR="0099017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9F377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DD434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75FAA5E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031146D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5E97E60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20E79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91243D9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1BA78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B50E2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6581E8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BBC34F0" w14:textId="77777777" w:rsidR="009901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47ABBC" w14:textId="77777777" w:rsidR="0099017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42F40" w14:textId="444EAEBF" w:rsidR="0099017D" w:rsidRDefault="008C1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59014" w14:textId="77777777" w:rsidR="0099017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D52355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96C70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690F3B33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C3E176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D3D17" w14:textId="77777777" w:rsidR="0099017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0D714D" w14:textId="322394DE" w:rsidR="0099017D" w:rsidRDefault="005F7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0578F" w14:textId="77777777" w:rsidR="0099017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BF8D2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4B1B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6E5B7585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85EFF0E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6B624D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5A6EFE1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04D3E4A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394A9C94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B86AF3" w14:textId="77777777" w:rsidR="009901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EEBBB07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472D1B6" w14:textId="77777777" w:rsidR="0099017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4089D" w14:textId="77777777" w:rsidR="0099017D" w:rsidRDefault="0099017D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B2C2D" w14:textId="77777777" w:rsidR="0099017D" w:rsidRDefault="0099017D">
            <w:pPr>
              <w:pStyle w:val="CRCoverPage"/>
              <w:spacing w:after="0"/>
            </w:pPr>
          </w:p>
        </w:tc>
      </w:tr>
      <w:tr w:rsidR="0099017D" w14:paraId="75D2E28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E65B89F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F68AA51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5AB753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C37B315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E14DB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133DDD6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64883F9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16FBACEB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0257575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7EB49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58AA2AEE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9017D" w14:paraId="34F50536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62A1D0" w14:textId="77777777" w:rsidR="009901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DE67EA8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E95C18D" w14:textId="77777777" w:rsidR="0099017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2F4C36" w14:textId="77777777" w:rsidR="0099017D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B958C" w14:textId="77777777" w:rsidR="0099017D" w:rsidRDefault="0099017D">
            <w:pPr>
              <w:pStyle w:val="CRCoverPage"/>
              <w:spacing w:after="0"/>
            </w:pPr>
          </w:p>
        </w:tc>
      </w:tr>
      <w:tr w:rsidR="0099017D" w14:paraId="3FF35C8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D5AB14" w14:textId="77777777" w:rsidR="0099017D" w:rsidRDefault="0099017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E10FC87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B48DDA" w14:textId="77777777" w:rsidR="0099017D" w:rsidRDefault="0099017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2B0A0" w14:textId="77777777" w:rsidR="0099017D" w:rsidRDefault="0099017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A817" w14:textId="77777777" w:rsidR="0099017D" w:rsidRDefault="009901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630E57A" w14:textId="77777777" w:rsidR="0099017D" w:rsidRDefault="0099017D">
      <w:pPr>
        <w:pStyle w:val="CRCoverPage"/>
        <w:rPr>
          <w:lang w:val="en-US"/>
        </w:rPr>
      </w:pPr>
    </w:p>
    <w:sectPr w:rsidR="0099017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9644F" w14:textId="77777777" w:rsidR="007D17AA" w:rsidRDefault="007D17AA">
      <w:pPr>
        <w:spacing w:after="0"/>
      </w:pPr>
      <w:r>
        <w:separator/>
      </w:r>
    </w:p>
  </w:endnote>
  <w:endnote w:type="continuationSeparator" w:id="0">
    <w:p w14:paraId="1292372C" w14:textId="77777777" w:rsidR="007D17AA" w:rsidRDefault="007D17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00C4" w14:textId="77777777" w:rsidR="0099017D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40693" w14:textId="77777777" w:rsidR="007D17AA" w:rsidRDefault="007D17AA">
      <w:pPr>
        <w:spacing w:after="0"/>
      </w:pPr>
      <w:r>
        <w:separator/>
      </w:r>
    </w:p>
  </w:footnote>
  <w:footnote w:type="continuationSeparator" w:id="0">
    <w:p w14:paraId="1674700C" w14:textId="77777777" w:rsidR="007D17AA" w:rsidRDefault="007D17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1E380" w14:textId="77777777" w:rsidR="0099017D" w:rsidRDefault="0099017D">
    <w:pPr>
      <w:pStyle w:val="Header"/>
    </w:pPr>
  </w:p>
  <w:p w14:paraId="14B1481F" w14:textId="77777777" w:rsidR="0099017D" w:rsidRDefault="00990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2282506">
    <w:abstractNumId w:val="3"/>
  </w:num>
  <w:num w:numId="2" w16cid:durableId="1398170285">
    <w:abstractNumId w:val="5"/>
  </w:num>
  <w:num w:numId="3" w16cid:durableId="1188525164">
    <w:abstractNumId w:val="1"/>
  </w:num>
  <w:num w:numId="4" w16cid:durableId="216283385">
    <w:abstractNumId w:val="4"/>
  </w:num>
  <w:num w:numId="5" w16cid:durableId="1306085575">
    <w:abstractNumId w:val="14"/>
  </w:num>
  <w:num w:numId="6" w16cid:durableId="763499730">
    <w:abstractNumId w:val="2"/>
  </w:num>
  <w:num w:numId="7" w16cid:durableId="67194831">
    <w:abstractNumId w:val="10"/>
  </w:num>
  <w:num w:numId="8" w16cid:durableId="1172993212">
    <w:abstractNumId w:val="7"/>
  </w:num>
  <w:num w:numId="9" w16cid:durableId="548761362">
    <w:abstractNumId w:val="13"/>
  </w:num>
  <w:num w:numId="10" w16cid:durableId="1135096800">
    <w:abstractNumId w:val="15"/>
  </w:num>
  <w:num w:numId="11" w16cid:durableId="597712224">
    <w:abstractNumId w:val="16"/>
  </w:num>
  <w:num w:numId="12" w16cid:durableId="1657756219">
    <w:abstractNumId w:val="8"/>
  </w:num>
  <w:num w:numId="13" w16cid:durableId="2109697145">
    <w:abstractNumId w:val="9"/>
  </w:num>
  <w:num w:numId="14" w16cid:durableId="1410035260">
    <w:abstractNumId w:val="6"/>
  </w:num>
  <w:num w:numId="15" w16cid:durableId="590746656">
    <w:abstractNumId w:val="12"/>
  </w:num>
  <w:num w:numId="16" w16cid:durableId="1839076248">
    <w:abstractNumId w:val="0"/>
  </w:num>
  <w:num w:numId="17" w16cid:durableId="15198097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1231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224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5F7FFE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2A0B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17AA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05EC"/>
    <w:rsid w:val="008A47E3"/>
    <w:rsid w:val="008A7AD2"/>
    <w:rsid w:val="008B5D0C"/>
    <w:rsid w:val="008B7F21"/>
    <w:rsid w:val="008C13EE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590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47D38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017D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37E00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7DD2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94C23"/>
  <w15:docId w15:val="{30CF11DF-3E4E-4DBF-969C-B43DB6558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947D3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75</Words>
  <Characters>612</Characters>
  <Application>Microsoft Office Word</Application>
  <DocSecurity>0</DocSecurity>
  <Lines>5</Lines>
  <Paragraphs>1</Paragraphs>
  <ScaleCrop>false</ScaleCrop>
  <Company>ETSI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- Tuomo Säynäjäkangas_r1</cp:lastModifiedBy>
  <cp:revision>2</cp:revision>
  <cp:lastPrinted>2020-02-05T15:54:00Z</cp:lastPrinted>
  <dcterms:created xsi:type="dcterms:W3CDTF">2023-05-25T08:17:00Z</dcterms:created>
  <dcterms:modified xsi:type="dcterms:W3CDTF">2023-05-25T08:17:00Z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